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="006D6606" w:rsidP="004F3811" w:rsidRDefault="006D6606" w14:paraId="45E2425A" w14:textId="77777777">
      <w:pPr>
        <w:jc w:val="center"/>
        <w:rPr>
          <w:rFonts w:cs="Arial"/>
          <w:b/>
        </w:rPr>
      </w:pPr>
    </w:p>
    <w:p w:rsidR="006D6606" w:rsidP="004F3811" w:rsidRDefault="006D6606" w14:paraId="046902DA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1418545C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23572F" w:rsidRDefault="0023572F" w14:paraId="4C228983" w14:textId="1C698FCB">
      <w:pPr>
        <w:jc w:val="center"/>
        <w:rPr>
          <w:rFonts w:cs="Arial"/>
          <w:b/>
        </w:rPr>
      </w:pPr>
      <w:r w:rsidRPr="0023572F">
        <w:rPr>
          <w:rFonts w:cs="Arial"/>
          <w:b/>
        </w:rPr>
        <w:t>NEW</w:t>
      </w:r>
      <w:r>
        <w:rPr>
          <w:rFonts w:cs="Arial"/>
          <w:b/>
        </w:rPr>
        <w:t xml:space="preserve"> </w:t>
      </w:r>
      <w:r w:rsidRPr="0023572F">
        <w:rPr>
          <w:rFonts w:cs="Arial"/>
          <w:b/>
        </w:rPr>
        <w:t>PASSAGE 2019 j.d.o.o., OIB: 72162638155, MBS: 130123004, Pula, Marulićeva</w:t>
      </w:r>
      <w:r>
        <w:rPr>
          <w:rFonts w:cs="Arial"/>
          <w:b/>
        </w:rPr>
        <w:t xml:space="preserve"> </w:t>
      </w:r>
      <w:r w:rsidRPr="0023572F">
        <w:rPr>
          <w:rFonts w:cs="Arial"/>
          <w:b/>
        </w:rPr>
        <w:t>ulica - Via Marko Marulić 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4557461B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23572F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6D6606" w:rsidRDefault="004F3811" w14:paraId="05729298" w14:textId="4B970E22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25EC96A0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3572F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23572F">
        <w:rPr>
          <w:rFonts w:cs="Arial"/>
        </w:rPr>
        <w:t>travnja</w:t>
      </w:r>
      <w:r w:rsidR="005D6811">
        <w:rPr>
          <w:rFonts w:cs="Arial"/>
        </w:rPr>
        <w:t xml:space="preserve">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7867E09C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23572F">
        <w:rPr>
          <w:rFonts w:cs="Arial"/>
        </w:rPr>
        <w:t>26.</w:t>
      </w:r>
      <w:r w:rsidRPr="00BE62FB">
        <w:rPr>
          <w:rFonts w:cs="Arial"/>
        </w:rPr>
        <w:t xml:space="preserve">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23572F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23572F">
        <w:rPr>
          <w:rFonts w:cs="Arial"/>
        </w:rPr>
        <w:t>13.124,62</w:t>
      </w:r>
      <w:r w:rsidR="00EC24E8">
        <w:rPr>
          <w:rFonts w:cs="Arial"/>
        </w:rPr>
        <w:t xml:space="preserve"> EUR. Na današnji dan blokada iznosi </w:t>
      </w:r>
      <w:r w:rsidRPr="00375118" w:rsidR="00375118">
        <w:rPr>
          <w:rFonts w:cs="Arial"/>
        </w:rPr>
        <w:t>13.163,31</w:t>
      </w:r>
      <w:r w:rsidRPr="00375118" w:rsidR="00EC24E8">
        <w:rPr>
          <w:rFonts w:cs="Arial"/>
        </w:rPr>
        <w:t xml:space="preserve"> 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4B9F05DD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3F5D59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1DD7D9D5">
      <w:pPr>
        <w:jc w:val="center"/>
        <w:rPr>
          <w:rFonts w:cs="Arial"/>
        </w:rPr>
      </w:pPr>
      <w:r w:rsidRPr="00BE62FB">
        <w:rPr>
          <w:rFonts w:cs="Arial"/>
        </w:rPr>
        <w:t>Dovršeno u</w:t>
      </w:r>
      <w:r w:rsidR="0023572F">
        <w:rPr>
          <w:rFonts w:cs="Arial"/>
        </w:rPr>
        <w:t xml:space="preserve"> 09:35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EB0D09E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23572F" w:rsidP="0023572F" w:rsidRDefault="005D6811" w14:paraId="449FA2B2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23572F">
      <w:rPr>
        <w:rFonts w:ascii="Arial" w:hAnsi="Arial" w:cs="Arial"/>
      </w:rPr>
      <w:t>4 St-140/2026-11</w:t>
    </w:r>
  </w:p>
  <w:p w:rsidR="005D6811" w:rsidP="005D6811" w:rsidRDefault="005D6811" w14:paraId="0EC9EA63" w14:textId="3B314FF2">
    <w:pPr>
      <w:pStyle w:val="Zaglavlje"/>
      <w:jc w:val="right"/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050D4556">
    <w:pPr>
      <w:pStyle w:val="Zaglavlje"/>
      <w:jc w:val="right"/>
    </w:pPr>
    <w:r>
      <w:rPr>
        <w:rFonts w:ascii="Arial" w:hAnsi="Arial" w:cs="Arial"/>
      </w:rPr>
      <w:t>4 St-</w:t>
    </w:r>
    <w:r w:rsidR="0023572F">
      <w:rPr>
        <w:rFonts w:ascii="Arial" w:hAnsi="Arial" w:cs="Arial"/>
      </w:rPr>
      <w:t>140/2026-11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3572F"/>
    <w:rsid w:val="0024037F"/>
    <w:rsid w:val="0024367D"/>
    <w:rsid w:val="00280812"/>
    <w:rsid w:val="00293650"/>
    <w:rsid w:val="00297EDB"/>
    <w:rsid w:val="002A1DBD"/>
    <w:rsid w:val="002B5CF4"/>
    <w:rsid w:val="003079B6"/>
    <w:rsid w:val="003270BE"/>
    <w:rsid w:val="003313E8"/>
    <w:rsid w:val="0035353D"/>
    <w:rsid w:val="00375118"/>
    <w:rsid w:val="00382C76"/>
    <w:rsid w:val="00395085"/>
    <w:rsid w:val="003E49B3"/>
    <w:rsid w:val="004177F8"/>
    <w:rsid w:val="0046778E"/>
    <w:rsid w:val="00471E38"/>
    <w:rsid w:val="004D73AE"/>
    <w:rsid w:val="004F3811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90804"/>
    <w:rsid w:val="006A31D7"/>
    <w:rsid w:val="006A334F"/>
    <w:rsid w:val="006D396B"/>
    <w:rsid w:val="006D6606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A5E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00FA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778E7"/>
    <w:rsid w:val="00BE3960"/>
    <w:rsid w:val="00BE62FB"/>
    <w:rsid w:val="00C14820"/>
    <w:rsid w:val="00C22467"/>
    <w:rsid w:val="00C50565"/>
    <w:rsid w:val="00C541C6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C24E8"/>
    <w:rsid w:val="00F545E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908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08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080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080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080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St-140/2026-11</izvorni_sadrzaj>
    <derivirana_varijabla naziv="DomainObject.Zapisnik.Oznaka_1">St-140/2026-11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ožujka 2026.</izvorni_sadrzaj>
    <derivirana_varijabla naziv="DomainObject.Predmet.DatumIzradeOptuznogAkta_1">26. ožujka 2026.</derivirana_varijabla>
  </DomainObject.Predmet.DatumIzradeOptuznogAkta>
  <DomainObject.Predmet.DatumIzradeOptuznogAktaFormated>
    <izvorni_sadrzaj>26.3.2026.</izvorni_sadrzaj>
    <derivirana_varijabla naziv="DomainObject.Predmet.DatumIzradeOptuznogAktaFormated_1">26.3.2026.</derivirana_varijabla>
  </DomainObject.Predmet.DatumIzradeOptuznogAktaFormated>
  <DomainObject.Predmet.DatumOsnivanja>
    <izvorni_sadrzaj>26. ožujka 2026.</izvorni_sadrzaj>
    <derivirana_varijabla naziv="DomainObject.Predmet.DatumOsnivanja_1">26.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2026.</izvorni_sadrzaj>
    <derivirana_varijabla naziv="DomainObject.Predmet.DatumPrimitkaOptuznogAkta_1">26.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St-140/2026</izvorni_sadrzaj>
    <derivirana_varijabla naziv="DomainObject.Predmet.OznakaBroj_1">St-140/2026</derivirana_varijabla>
  </DomainObject.Predmet.OznakaBroj>
  <DomainObject.Predmet.OznakaBrojOptuznogAkta>
    <izvorni_sadrzaj>04-06-26-1417</izvorni_sadrzaj>
    <derivirana_varijabla naziv="DomainObject.Predmet.OznakaBrojOptuznogAkta_1">04-06-26-1417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PASSAGE 2019 j.d.o.o., PULA zastupanog po punomoćniku Kristijano Pavlović</izvorni_sadrzaj>
    <derivirana_varijabla naziv="DomainObject.Predmet.ProtustrankaFormated_1">  NEW PASSAGE 2019 j.d.o.o., PULA zastupanog po punomoćniku Kristijano Pavlović</derivirana_varijabla>
  </DomainObject.Predmet.ProtustrankaFormated>
  <DomainObject.Predmet.ProtustrankaFormatedOIB>
    <izvorni_sadrzaj>  NEW PASSAGE 2019 j.d.o.o., PULA, OIB 72162638155 zastupanog po punomoćniku Kristijano Pavlović</izvorni_sadrzaj>
    <derivirana_varijabla naziv="DomainObject.Predmet.ProtustrankaFormatedOIB_1">  NEW PASSAGE 2019 j.d.o.o., PULA, OIB 72162638155 zastupanog po punomoćniku Kristijano Pavlović</derivirana_varijabla>
  </DomainObject.Predmet.ProtustrankaFormatedOIB>
  <DomainObject.Predmet.ProtustrankaFormatedWithAdress>
    <izvorni_sadrzaj> NEW PASSAGE 2019 j.d.o.o., PULA, Marulićeva ulica - Via Marko Marulić 3, 52100 Pula zastupanog po punomoćniku Kristijano Pavlović</izvorni_sadrzaj>
    <derivirana_varijabla naziv="DomainObject.Predmet.ProtustrankaFormatedWithAdress_1"> NEW PASSAGE 2019 j.d.o.o., PULA, Marulićeva ulica - Via Marko Marulić 3, 52100 Pula zastupanog po punomoćniku Kristijano Pavlović</derivirana_varijabla>
  </DomainObject.Predmet.ProtustrankaFormatedWithAdress>
  <DomainObject.Predmet.ProtustrankaFormatedWithAdressOIB>
    <izvorni_sadrzaj> NEW PASSAGE 2019 j.d.o.o., PULA, OIB 72162638155, Marulićeva ulica - Via Marko Marulić 3, 52100 Pula zastupanog po punomoćniku Kristijano Pavlović</izvorni_sadrzaj>
    <derivirana_varijabla naziv="DomainObject.Predmet.ProtustrankaFormatedWithAdressOIB_1"> NEW PASSAGE 2019 j.d.o.o., PULA, OIB 72162638155, Marulićeva ulica - Via Marko Marulić 3, 52100 Pula zastupanog po punomoćniku Kristijano Pavlović</derivirana_varijabla>
  </DomainObject.Predmet.ProtustrankaFormatedWithAdressOIB>
  <DomainObject.Predmet.ProtustrankaWithAdress>
    <izvorni_sadrzaj>NEW PASSAGE 2019 j.d.o.o., PULA Marulićeva ulica - Via Marko Marulić 3, 52100 Pula</izvorni_sadrzaj>
    <derivirana_varijabla naziv="DomainObject.Predmet.ProtustrankaWithAdress_1">NEW PASSAGE 2019 j.d.o.o., PULA Marulićeva ulica - Via Marko Marulić 3, 52100 Pula</derivirana_varijabla>
  </DomainObject.Predmet.ProtustrankaWithAdress>
  <DomainObject.Predmet.ProtustrankaWithAdressOIB>
    <izvorni_sadrzaj>NEW PASSAGE 2019 j.d.o.o., PULA, OIB 72162638155, Marulićeva ulica - Via Marko Marulić 3, 52100 Pula</izvorni_sadrzaj>
    <derivirana_varijabla naziv="DomainObject.Predmet.ProtustrankaWithAdressOIB_1">NEW PASSAGE 2019 j.d.o.o., PULA, OIB 72162638155, Marulićeva ulica - Via Marko Marulić 3, 52100 Pula</derivirana_varijabla>
  </DomainObject.Predmet.ProtustrankaWithAdressOIB>
  <DomainObject.Predmet.ProtustrankaNazivFormated>
    <izvorni_sadrzaj>NEW PASSAGE 2019 j.d.o.o., PULA</izvorni_sadrzaj>
    <derivirana_varijabla naziv="DomainObject.Predmet.ProtustrankaNazivFormated_1">NEW PASSAGE 2019 j.d.o.o., PULA</derivirana_varijabla>
  </DomainObject.Predmet.ProtustrankaNazivFormated>
  <DomainObject.Predmet.ProtustrankaNazivFormatedOIB>
    <izvorni_sadrzaj>NEW PASSAGE 2019 j.d.o.o., PULA, OIB 72162638155</izvorni_sadrzaj>
    <derivirana_varijabla naziv="DomainObject.Predmet.ProtustrankaNazivFormatedOIB_1">NEW PASSAGE 2019 j.d.o.o., PULA, OIB 72162638155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13124.62</izvorni_sadrzaj>
    <derivirana_varijabla naziv="DomainObject.Predmet.TrenutnaVrijednost_1">13124.62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Ružić</izvorni_sadrzaj>
    <derivirana_varijabla naziv="DomainObject.Predmet.Zapisnicar_1">Jasna Ružić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NEW PASSAGE 2019 j.d.o.o., PULA zastupanog po punomoćniku Kristijano Pavlović</item>
    </izvorni_sadrzaj>
    <derivirana_varijabla naziv="DomainObject.Predmet.ProtuStrankaListFormated_1">
      <item>NEW PASSAGE 2019 j.d.o.o., PULA zastupanog po punomoćniku Kristijano Pavlović</item>
    </derivirana_varijabla>
  </DomainObject.Predmet.ProtuStrankaListFormated>
  <DomainObject.Predmet.ProtuStrankaListFormatedOIB>
    <izvorni_sadrzaj>
      <item>NEW PASSAGE 2019 j.d.o.o., PULA, OIB 72162638155 zastupanog po punomoćniku Kristijano Pavlović</item>
    </izvorni_sadrzaj>
    <derivirana_varijabla naziv="DomainObject.Predmet.ProtuStrankaListFormatedOIB_1">
      <item>NEW PASSAGE 2019 j.d.o.o., PULA, OIB 72162638155 zastupanog po punomoćniku Kristijano Pavlović</item>
    </derivirana_varijabla>
  </DomainObject.Predmet.ProtuStrankaListFormatedOIB>
  <DomainObject.Predmet.ProtuStrankaListFormatedWithAdress>
    <izvorni_sadrzaj>
      <item>NEW PASSAGE 2019 j.d.o.o., PULA, Marulićeva ulica - Via Marko Marulić 3, 52100 Pula zastupanog po punomoćniku Kristijano Pavlović</item>
    </izvorni_sadrzaj>
    <derivirana_varijabla naziv="DomainObject.Predmet.ProtuStrankaListFormatedWithAdress_1">
      <item>NEW PASSAGE 2019 j.d.o.o., PULA, Marulićeva ulica - Via Marko Marulić 3, 52100 Pula zastupanog po punomoćniku Kristijano Pavlović</item>
    </derivirana_varijabla>
  </DomainObject.Predmet.ProtuStrankaListFormatedWithAdress>
  <DomainObject.Predmet.ProtuStrankaListFormatedWithAdressOIB>
    <izvorni_sadrzaj>
      <item>NEW PASSAGE 2019 j.d.o.o., PULA, OIB 72162638155, Marulićeva ulica - Via Marko Marulić 3, 52100 Pula zastupanog po punomoćniku Kristijano Pavlović</item>
    </izvorni_sadrzaj>
    <derivirana_varijabla naziv="DomainObject.Predmet.ProtuStrankaListFormatedWithAdressOIB_1">
      <item>NEW PASSAGE 2019 j.d.o.o., PULA, OIB 72162638155, Marulićeva ulica - Via Marko Marulić 3, 52100 Pula zastupanog po punomoćniku Kristijano Pavlović</item>
    </derivirana_varijabla>
  </DomainObject.Predmet.ProtuStrankaListFormatedWithAdressOIB>
  <DomainObject.Predmet.ProtuStrankaListNazivFormated>
    <izvorni_sadrzaj>
      <item>NEW PASSAGE 2019 j.d.o.o., PULA</item>
    </izvorni_sadrzaj>
    <derivirana_varijabla naziv="DomainObject.Predmet.ProtuStrankaListNazivFormated_1">
      <item>NEW PASSAGE 2019 j.d.o.o., PULA</item>
    </derivirana_varijabla>
  </DomainObject.Predmet.ProtuStrankaListNazivFormated>
  <DomainObject.Predmet.ProtuStrankaListNazivFormatedOIB>
    <izvorni_sadrzaj>
      <item>NEW PASSAGE 2019 j.d.o.o., PULA, OIB 72162638155</item>
    </izvorni_sadrzaj>
    <derivirana_varijabla naziv="DomainObject.Predmet.ProtuStrankaListNazivFormatedOIB_1">
      <item>NEW PASSAGE 2019 j.d.o.o., PULA, OIB 72162638155</item>
    </derivirana_varijabla>
  </DomainObject.Predmet.ProtuStrankaListNazivFormatedOIB>
  <DomainObject.Predmet.OstaliListFormated>
    <izvorni_sadrzaj>
      <item>Kristijano Pavlović punomoćnik sudionika u postupku NEW PASSAGE 2019 j.d.o.o., PULA</item>
    </izvorni_sadrzaj>
    <derivirana_varijabla naziv="DomainObject.Predmet.OstaliListFormated_1">
      <item>Kristijano Pavlović punomoćnik sudionika u postupku NEW PASSAGE 2019 j.d.o.o., PULA</item>
    </derivirana_varijabla>
  </DomainObject.Predmet.OstaliListFormated>
  <DomainObject.Predmet.OstaliListFormatedOIB>
    <izvorni_sadrzaj>
      <item>Kristijano Pavlović, OIB 07534007740 punomoćnik sudionika u postupku NEW PASSAGE 2019 j.d.o.o., PULA</item>
    </izvorni_sadrzaj>
    <derivirana_varijabla naziv="DomainObject.Predmet.OstaliListFormatedOIB_1">
      <item>Kristijano Pavlović, OIB 07534007740 punomoćnik sudionika u postupku NEW PASSAGE 2019 j.d.o.o., PULA</item>
    </derivirana_varijabla>
  </DomainObject.Predmet.OstaliListFormatedOIB>
  <DomainObject.Predmet.OstaliListFormatedWithAdress>
    <izvorni_sadrzaj>
      <item>Kristijano Pavlović punomoćnik sudionika u postupku NEW PASSAGE 2019 j.d.o.o., PULA</item>
    </izvorni_sadrzaj>
    <derivirana_varijabla naziv="DomainObject.Predmet.OstaliListFormatedWithAdress_1">
      <item>Kristijano Pavlović punomoćnik sudionika u postupku NEW PASSAGE 2019 j.d.o.o., PULA</item>
    </derivirana_varijabla>
  </DomainObject.Predmet.OstaliListFormatedWithAdress>
  <DomainObject.Predmet.OstaliListFormatedWithAdressOIB>
    <izvorni_sadrzaj>
      <item>Kristijano Pavlović, OIB 07534007740 punomoćnik sudionika u postupku NEW PASSAGE 2019 j.d.o.o., PULA</item>
    </izvorni_sadrzaj>
    <derivirana_varijabla naziv="DomainObject.Predmet.OstaliListFormatedWithAdressOIB_1">
      <item>Kristijano Pavlović, OIB 07534007740 punomoćnik sudionika u postupku NEW PASSAGE 2019 j.d.o.o., PULA</item>
    </derivirana_varijabla>
  </DomainObject.Predmet.OstaliListFormatedWithAdressOIB>
  <DomainObject.Predmet.OstaliListNazivFormated>
    <izvorni_sadrzaj>
      <item>Kristijano Pavlović</item>
    </izvorni_sadrzaj>
    <derivirana_varijabla naziv="DomainObject.Predmet.OstaliListNazivFormated_1">
      <item>Kristijano Pavlović</item>
    </derivirana_varijabla>
  </DomainObject.Predmet.OstaliListNazivFormated>
  <DomainObject.Predmet.OstaliListNazivFormatedOIB>
    <izvorni_sadrzaj>
      <item>Kristijano Pavlović, OIB 07534007740</item>
    </izvorni_sadrzaj>
    <derivirana_varijabla naziv="DomainObject.Predmet.OstaliListNazivFormatedOIB_1">
      <item>Kristijano Pavlović, OIB 07534007740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St-140/2026-11</izvorni_sadrzaj>
    <derivirana_varijabla naziv="DomainObject.PoslovniBrojDokumenta_1">St-140/2026-11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NEW PASSAGE 2019 j.d.o.o., PULA</izvorni_sadrzaj>
    <derivirana_varijabla naziv="DomainObject.Predmet.ProtustrankaIDrugi_1">NEW PASSAGE 2019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NEW PASSAGE 2019 j.d.o.o., PULA, OIB 72162638155, Marulićeva ulica - Via Marko Marulić 3, 52100 Pula</izvorni_sadrzaj>
    <derivirana_varijabla naziv="DomainObject.Predmet.ProtustrankaIDrugiAdressOIB_1">NEW PASSAGE 2019 j.d.o.o., PULA, OIB 72162638155, Marulićeva ulica - Via Marko Marulić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 PASSAGE 2019 j.d.o.o., PULA</item>
      <item>Financijska agencija (FINA)</item>
      <item>Kristijano Pavlović</item>
    </izvorni_sadrzaj>
    <derivirana_varijabla naziv="DomainObject.Predmet.SudioniciListNaziv_1">
      <item>NEW PASSAGE 2019 j.d.o.o., PULA</item>
      <item>Financijska agencija (FINA)</item>
      <item>Kristijano Pavlović</item>
    </derivirana_varijabla>
  </DomainObject.Predmet.SudioniciListNaziv>
  <DomainObject.Predmet.SudioniciListAdressOIB>
    <izvorni_sadrzaj>
      <item>NEW PASSAGE 2019 j.d.o.o., PULA, OIB 72162638155, Marulićeva ulica - Via Marko Marulić 3,52100 Pula</item>
      <item>Financijska agencija (FINA), OIB 85821130368, Ulica grada Vukovara 70,10000 Zagreb</item>
      <item>Kristijano Pavlović, OIB 07534007740</item>
    </izvorni_sadrzaj>
    <derivirana_varijabla naziv="DomainObject.Predmet.SudioniciListAdressOIB_1">
      <item>NEW PASSAGE 2019 j.d.o.o., PULA, OIB 72162638155, Marulićeva ulica - Via Marko Marulić 3,52100 Pula</item>
      <item>Financijska agencija (FINA), OIB 85821130368, Ulica grada Vukovara 70,10000 Zagreb</item>
      <item>Kristijano Pavlović, OIB 07534007740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72162638155</item>
      <item>, OIB 85821130368</item>
      <item>, OIB 07534007740</item>
    </izvorni_sadrzaj>
    <derivirana_varijabla naziv="DomainObject.Predmet.SudioniciListNazivOIB_1">
      <item>, OIB 72162638155</item>
      <item>, OIB 85821130368</item>
      <item>, OIB 07534007740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2026.</izvorni_sadrzaj>
    <derivirana_varijabla naziv="DomainObject.Predmet.DatumPocetkaProcesa_1">26.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265</properties:Words>
  <properties:Characters>1454</properties:Characters>
  <properties:Lines>59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2026-04-23T07:23:00Z</dcterms:created>
  <dc:creator>epincin</dc:creator>
  <cp:lastModifiedBy>Sanja Prodan</cp:lastModifiedBy>
  <cp:lastPrinted>2026-04-27T07:31:00Z</cp:lastPrinted>
  <dcterms:modified xmlns:xsi="http://www.w3.org/2001/XMLSchema-instance" xsi:type="dcterms:W3CDTF">2026-04-27T10:46:00Z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St-140/2026-11 / Zapisnik - Ročište radi rasprave o uvjetima za otvaranje steč. post. (St-140-2026-11 NEW PASSAGE 2019 j.d.o.o.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